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BA575" w14:textId="02716C37" w:rsidR="006B2F86" w:rsidRDefault="00652251" w:rsidP="00E71FC3">
      <w:pPr>
        <w:pStyle w:val="NoSpacing"/>
      </w:pPr>
      <w:r>
        <w:rPr>
          <w:u w:val="single"/>
        </w:rPr>
        <w:t>Master Christopher KYRKEBY</w:t>
      </w:r>
      <w:r>
        <w:t xml:space="preserve">  </w:t>
      </w:r>
      <w:proofErr w:type="gramStart"/>
      <w:r>
        <w:t xml:space="preserve">   (</w:t>
      </w:r>
      <w:proofErr w:type="gramEnd"/>
      <w:r>
        <w:t>d.1437)</w:t>
      </w:r>
    </w:p>
    <w:p w14:paraId="545128A9" w14:textId="5DBDCA5F" w:rsidR="00652251" w:rsidRDefault="00652251" w:rsidP="00E71FC3">
      <w:pPr>
        <w:pStyle w:val="NoSpacing"/>
      </w:pPr>
      <w:r>
        <w:t xml:space="preserve">Rector of </w:t>
      </w:r>
      <w:proofErr w:type="spellStart"/>
      <w:r>
        <w:t>Ainderby</w:t>
      </w:r>
      <w:proofErr w:type="spellEnd"/>
      <w:r>
        <w:t xml:space="preserve"> Steeple, North Riding of Yorkshire.</w:t>
      </w:r>
    </w:p>
    <w:p w14:paraId="55097F18" w14:textId="685D9ABA" w:rsidR="00652251" w:rsidRDefault="00652251" w:rsidP="00E71FC3">
      <w:pPr>
        <w:pStyle w:val="NoSpacing"/>
      </w:pPr>
    </w:p>
    <w:p w14:paraId="6A05B7B2" w14:textId="7865179B" w:rsidR="00652251" w:rsidRDefault="00652251" w:rsidP="00E71FC3">
      <w:pPr>
        <w:pStyle w:val="NoSpacing"/>
      </w:pPr>
    </w:p>
    <w:p w14:paraId="59477D62" w14:textId="4D9FBF7E" w:rsidR="00652251" w:rsidRDefault="00652251" w:rsidP="00E71FC3">
      <w:pPr>
        <w:pStyle w:val="NoSpacing"/>
      </w:pPr>
      <w:r>
        <w:t xml:space="preserve"> 20 Apr.14</w:t>
      </w:r>
      <w:r w:rsidR="00FC2E6B">
        <w:t>37</w:t>
      </w:r>
      <w:r w:rsidR="00FC2E6B">
        <w:tab/>
        <w:t>Administration of his lands and property was granted.  (W.Y.R. p.100)</w:t>
      </w:r>
    </w:p>
    <w:p w14:paraId="04822450" w14:textId="0FB7B4E2" w:rsidR="00FC2E6B" w:rsidRDefault="00FC2E6B" w:rsidP="00E71FC3">
      <w:pPr>
        <w:pStyle w:val="NoSpacing"/>
      </w:pPr>
    </w:p>
    <w:p w14:paraId="15A2EED6" w14:textId="26B14C14" w:rsidR="00FC2E6B" w:rsidRDefault="00FC2E6B" w:rsidP="00E71FC3">
      <w:pPr>
        <w:pStyle w:val="NoSpacing"/>
      </w:pPr>
    </w:p>
    <w:p w14:paraId="7AC067EA" w14:textId="77308E6C" w:rsidR="00FC2E6B" w:rsidRPr="00652251" w:rsidRDefault="00FC2E6B" w:rsidP="00E71FC3">
      <w:pPr>
        <w:pStyle w:val="NoSpacing"/>
      </w:pPr>
      <w:r>
        <w:t>2 April 2019</w:t>
      </w:r>
      <w:bookmarkStart w:id="0" w:name="_GoBack"/>
      <w:bookmarkEnd w:id="0"/>
    </w:p>
    <w:sectPr w:rsidR="00FC2E6B" w:rsidRPr="0065225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CA098" w14:textId="77777777" w:rsidR="00652251" w:rsidRDefault="00652251" w:rsidP="00E71FC3">
      <w:pPr>
        <w:spacing w:after="0" w:line="240" w:lineRule="auto"/>
      </w:pPr>
      <w:r>
        <w:separator/>
      </w:r>
    </w:p>
  </w:endnote>
  <w:endnote w:type="continuationSeparator" w:id="0">
    <w:p w14:paraId="5D34A8A3" w14:textId="77777777" w:rsidR="00652251" w:rsidRDefault="006522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AC32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74660" w14:textId="77777777" w:rsidR="00652251" w:rsidRDefault="00652251" w:rsidP="00E71FC3">
      <w:pPr>
        <w:spacing w:after="0" w:line="240" w:lineRule="auto"/>
      </w:pPr>
      <w:r>
        <w:separator/>
      </w:r>
    </w:p>
  </w:footnote>
  <w:footnote w:type="continuationSeparator" w:id="0">
    <w:p w14:paraId="79CF65F4" w14:textId="77777777" w:rsidR="00652251" w:rsidRDefault="006522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251"/>
    <w:rsid w:val="001A7C09"/>
    <w:rsid w:val="00577BD5"/>
    <w:rsid w:val="00652251"/>
    <w:rsid w:val="00656CBA"/>
    <w:rsid w:val="006A1F77"/>
    <w:rsid w:val="00733BE7"/>
    <w:rsid w:val="00AB52E8"/>
    <w:rsid w:val="00B16D3F"/>
    <w:rsid w:val="00BB41AC"/>
    <w:rsid w:val="00E71FC3"/>
    <w:rsid w:val="00EF4813"/>
    <w:rsid w:val="00FC2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C6D07"/>
  <w15:chartTrackingRefBased/>
  <w15:docId w15:val="{EF83E332-4766-4D90-A5B7-84578F5E3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2019-04-02T19:48:00Z</dcterms:created>
  <dcterms:modified xsi:type="dcterms:W3CDTF">2019-04-02T19:59:00Z</dcterms:modified>
</cp:coreProperties>
</file>